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14C8D05E" w:rsidR="00596FF9" w:rsidRDefault="00EC16BD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38513117"/>
      <w:bookmarkEnd w:id="0"/>
      <w:r>
        <w:t>Bijlage 3</w:t>
      </w:r>
      <w:r w:rsidR="00596FF9">
        <w:t xml:space="preserve">: </w:t>
      </w:r>
      <w:bookmarkStart w:id="3" w:name="_GoBack"/>
      <w:bookmarkEnd w:id="3"/>
      <w:r w:rsidR="00596FF9">
        <w:t>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336EE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AA008" w14:textId="77777777" w:rsidR="005E1816" w:rsidRDefault="005E1816">
      <w:r>
        <w:separator/>
      </w:r>
    </w:p>
  </w:endnote>
  <w:endnote w:type="continuationSeparator" w:id="0">
    <w:p w14:paraId="0E79CE9E" w14:textId="77777777" w:rsidR="005E1816" w:rsidRDefault="005E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5E1816" w:rsidRDefault="005E181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545A671F" w:rsidR="005E1816" w:rsidRPr="0023238C" w:rsidRDefault="005E181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778C5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545A671F" w:rsidR="005E1816" w:rsidRPr="0023238C" w:rsidRDefault="005E181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2778C5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5E1816" w:rsidRDefault="005E1816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654DBAE7" w:rsidR="005E1816" w:rsidRPr="0023238C" w:rsidRDefault="005E1816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778C5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654DBAE7" w:rsidR="005E1816" w:rsidRPr="0023238C" w:rsidRDefault="005E1816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2778C5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5B088" w14:textId="77777777" w:rsidR="005E1816" w:rsidRDefault="005E1816">
      <w:r>
        <w:separator/>
      </w:r>
    </w:p>
  </w:footnote>
  <w:footnote w:type="continuationSeparator" w:id="0">
    <w:p w14:paraId="5CA4FD7E" w14:textId="77777777" w:rsidR="005E1816" w:rsidRDefault="005E1816">
      <w:r>
        <w:continuationSeparator/>
      </w:r>
    </w:p>
  </w:footnote>
  <w:footnote w:id="1">
    <w:p w14:paraId="07231CA2" w14:textId="77777777" w:rsidR="005E1816" w:rsidRPr="008B565C" w:rsidRDefault="005E1816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5E1816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5E1816" w:rsidRPr="00415DC8" w:rsidRDefault="005E1816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5AEB99B8" w:rsidR="005E1816" w:rsidRPr="00BE6E41" w:rsidRDefault="005E1816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5E1816" w:rsidRPr="00415DC8" w:rsidRDefault="005E181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5E1816" w:rsidRPr="00415DC8" w:rsidRDefault="005E1816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5E1816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5E1816" w:rsidRPr="000F6A0D" w:rsidRDefault="005E1816" w:rsidP="003402F9"/>
      </w:tc>
      <w:tc>
        <w:tcPr>
          <w:tcW w:w="2868" w:type="dxa"/>
          <w:shd w:val="clear" w:color="auto" w:fill="auto"/>
        </w:tcPr>
        <w:p w14:paraId="791FE7B3" w14:textId="73E25BD4" w:rsidR="005E1816" w:rsidRPr="002A1984" w:rsidRDefault="005E1816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1CA20F90" w:rsidR="005E1816" w:rsidRPr="002A1984" w:rsidRDefault="002778C5" w:rsidP="003402F9">
          <w:fldSimple w:instr=" DOCPROPERTY  Title  \* MERGEFORMAT ">
            <w:r>
              <w:t>CWZ2302R001</w:t>
            </w:r>
          </w:fldSimple>
        </w:p>
      </w:tc>
      <w:tc>
        <w:tcPr>
          <w:tcW w:w="2622" w:type="dxa"/>
        </w:tcPr>
        <w:p w14:paraId="63B8A0B2" w14:textId="2325252B" w:rsidR="005E1816" w:rsidRPr="00AB57AB" w:rsidRDefault="005E1816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B7203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3B7203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5E1816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5E1816" w:rsidRPr="00415DC8" w:rsidRDefault="005E181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5E1816" w:rsidRPr="00415DC8" w:rsidRDefault="005E181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5E1816" w:rsidRPr="00415DC8" w:rsidRDefault="005E181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5E1816" w:rsidRPr="00415DC8" w:rsidRDefault="005E181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5E1816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5E1816" w:rsidRPr="00415DC8" w:rsidRDefault="005E1816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5E1816" w:rsidRPr="00415DC8" w:rsidRDefault="005E1816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4E3A45C9" w:rsidR="005E1816" w:rsidRDefault="005E181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2778C5">
            <w:t>21-08-2023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5E1816" w:rsidRPr="00415DC8" w:rsidRDefault="005E1816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5E1816" w:rsidRPr="0018200E" w:rsidRDefault="005E1816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8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5E1816" w:rsidRDefault="005E1816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893877"/>
    <w:multiLevelType w:val="hybridMultilevel"/>
    <w:tmpl w:val="C9F69AE4"/>
    <w:lvl w:ilvl="0" w:tplc="1D0E03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7B1629"/>
    <w:multiLevelType w:val="multilevel"/>
    <w:tmpl w:val="5F26AA94"/>
    <w:numStyleLink w:val="ZRIOpsommingstekens"/>
  </w:abstractNum>
  <w:abstractNum w:abstractNumId="13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7CFB0D62"/>
    <w:multiLevelType w:val="multilevel"/>
    <w:tmpl w:val="5F26AA94"/>
    <w:numStyleLink w:val="ZRIOpsommingstekens"/>
  </w:abstractNum>
  <w:abstractNum w:abstractNumId="18" w15:restartNumberingAfterBreak="0">
    <w:nsid w:val="7F0362F5"/>
    <w:multiLevelType w:val="hybridMultilevel"/>
    <w:tmpl w:val="B4FA56A2"/>
    <w:lvl w:ilvl="0" w:tplc="61D8F2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16"/>
  </w:num>
  <w:num w:numId="8">
    <w:abstractNumId w:val="6"/>
  </w:num>
  <w:num w:numId="9">
    <w:abstractNumId w:val="13"/>
  </w:num>
  <w:num w:numId="10">
    <w:abstractNumId w:val="14"/>
  </w:num>
  <w:num w:numId="11">
    <w:abstractNumId w:val="15"/>
  </w:num>
  <w:num w:numId="12">
    <w:abstractNumId w:val="17"/>
  </w:num>
  <w:num w:numId="13">
    <w:abstractNumId w:val="0"/>
  </w:num>
  <w:num w:numId="14">
    <w:abstractNumId w:val="18"/>
  </w:num>
  <w:num w:numId="15">
    <w:abstractNumId w:val="1"/>
  </w:num>
  <w:num w:numId="16">
    <w:abstractNumId w:val="1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11"/>
  </w:num>
  <w:num w:numId="21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063D1"/>
    <w:rsid w:val="000211A0"/>
    <w:rsid w:val="00021F86"/>
    <w:rsid w:val="00021FA4"/>
    <w:rsid w:val="00025C88"/>
    <w:rsid w:val="00031309"/>
    <w:rsid w:val="000345BF"/>
    <w:rsid w:val="000445E9"/>
    <w:rsid w:val="00047D7D"/>
    <w:rsid w:val="00047F1D"/>
    <w:rsid w:val="00051C01"/>
    <w:rsid w:val="00053C6E"/>
    <w:rsid w:val="00056155"/>
    <w:rsid w:val="0005645A"/>
    <w:rsid w:val="00064FD4"/>
    <w:rsid w:val="0007059A"/>
    <w:rsid w:val="00075E42"/>
    <w:rsid w:val="000833B1"/>
    <w:rsid w:val="00084FF1"/>
    <w:rsid w:val="000A08F9"/>
    <w:rsid w:val="000A19D8"/>
    <w:rsid w:val="000A6E47"/>
    <w:rsid w:val="000B1267"/>
    <w:rsid w:val="000B1952"/>
    <w:rsid w:val="000B2120"/>
    <w:rsid w:val="000B6521"/>
    <w:rsid w:val="000C6179"/>
    <w:rsid w:val="000D5895"/>
    <w:rsid w:val="000E63DA"/>
    <w:rsid w:val="000F20D3"/>
    <w:rsid w:val="000F43C3"/>
    <w:rsid w:val="000F6A0D"/>
    <w:rsid w:val="000F6A44"/>
    <w:rsid w:val="00111FAB"/>
    <w:rsid w:val="00115EC1"/>
    <w:rsid w:val="001250FB"/>
    <w:rsid w:val="00132D31"/>
    <w:rsid w:val="00132D43"/>
    <w:rsid w:val="00141DE3"/>
    <w:rsid w:val="00141EA7"/>
    <w:rsid w:val="00142BC7"/>
    <w:rsid w:val="0014577C"/>
    <w:rsid w:val="00147F70"/>
    <w:rsid w:val="00154F5C"/>
    <w:rsid w:val="00162A1B"/>
    <w:rsid w:val="00162B6A"/>
    <w:rsid w:val="00173890"/>
    <w:rsid w:val="00174064"/>
    <w:rsid w:val="001818B3"/>
    <w:rsid w:val="0018200E"/>
    <w:rsid w:val="00193A50"/>
    <w:rsid w:val="00193C74"/>
    <w:rsid w:val="0019737B"/>
    <w:rsid w:val="001A130F"/>
    <w:rsid w:val="001A1E55"/>
    <w:rsid w:val="001A716C"/>
    <w:rsid w:val="001B1B59"/>
    <w:rsid w:val="001B2EB8"/>
    <w:rsid w:val="001B357F"/>
    <w:rsid w:val="001C0EBB"/>
    <w:rsid w:val="001C13B0"/>
    <w:rsid w:val="001C7986"/>
    <w:rsid w:val="001D09C5"/>
    <w:rsid w:val="001D4592"/>
    <w:rsid w:val="001D6842"/>
    <w:rsid w:val="001F4A37"/>
    <w:rsid w:val="001F77D1"/>
    <w:rsid w:val="00211996"/>
    <w:rsid w:val="00217471"/>
    <w:rsid w:val="00222A3E"/>
    <w:rsid w:val="002316F7"/>
    <w:rsid w:val="00231F93"/>
    <w:rsid w:val="0023238C"/>
    <w:rsid w:val="00237E41"/>
    <w:rsid w:val="002412B7"/>
    <w:rsid w:val="00244EEF"/>
    <w:rsid w:val="00246A9E"/>
    <w:rsid w:val="00247953"/>
    <w:rsid w:val="0026094D"/>
    <w:rsid w:val="002778C5"/>
    <w:rsid w:val="00292BEA"/>
    <w:rsid w:val="002946B8"/>
    <w:rsid w:val="002A13D1"/>
    <w:rsid w:val="002A347B"/>
    <w:rsid w:val="002A451E"/>
    <w:rsid w:val="002B2976"/>
    <w:rsid w:val="002B5834"/>
    <w:rsid w:val="002B67D4"/>
    <w:rsid w:val="002B7167"/>
    <w:rsid w:val="002C05F1"/>
    <w:rsid w:val="002D2503"/>
    <w:rsid w:val="002E5A21"/>
    <w:rsid w:val="002E6D3F"/>
    <w:rsid w:val="002F3945"/>
    <w:rsid w:val="002F7D60"/>
    <w:rsid w:val="00302B40"/>
    <w:rsid w:val="00303EEE"/>
    <w:rsid w:val="003079BD"/>
    <w:rsid w:val="00314C63"/>
    <w:rsid w:val="00326044"/>
    <w:rsid w:val="00327020"/>
    <w:rsid w:val="00331071"/>
    <w:rsid w:val="00332C58"/>
    <w:rsid w:val="00336EE3"/>
    <w:rsid w:val="003402F9"/>
    <w:rsid w:val="00342D13"/>
    <w:rsid w:val="00352ADA"/>
    <w:rsid w:val="003557F8"/>
    <w:rsid w:val="00355D5B"/>
    <w:rsid w:val="00357950"/>
    <w:rsid w:val="003618C5"/>
    <w:rsid w:val="00362F8B"/>
    <w:rsid w:val="00364DCD"/>
    <w:rsid w:val="0036695C"/>
    <w:rsid w:val="00371974"/>
    <w:rsid w:val="00377A86"/>
    <w:rsid w:val="00385113"/>
    <w:rsid w:val="00392646"/>
    <w:rsid w:val="003937EC"/>
    <w:rsid w:val="003A3FEF"/>
    <w:rsid w:val="003A5210"/>
    <w:rsid w:val="003A522E"/>
    <w:rsid w:val="003A5ED3"/>
    <w:rsid w:val="003A6FC2"/>
    <w:rsid w:val="003A7CF7"/>
    <w:rsid w:val="003B0BDE"/>
    <w:rsid w:val="003B27E0"/>
    <w:rsid w:val="003B7203"/>
    <w:rsid w:val="003C0E50"/>
    <w:rsid w:val="003C344E"/>
    <w:rsid w:val="003D08F0"/>
    <w:rsid w:val="003E1894"/>
    <w:rsid w:val="003F05A8"/>
    <w:rsid w:val="003F3294"/>
    <w:rsid w:val="003F6682"/>
    <w:rsid w:val="003F67EB"/>
    <w:rsid w:val="0040715E"/>
    <w:rsid w:val="004126F8"/>
    <w:rsid w:val="00415DC8"/>
    <w:rsid w:val="00416E13"/>
    <w:rsid w:val="0042084F"/>
    <w:rsid w:val="00425260"/>
    <w:rsid w:val="0042760B"/>
    <w:rsid w:val="00440A4C"/>
    <w:rsid w:val="00447EC6"/>
    <w:rsid w:val="00450BB4"/>
    <w:rsid w:val="00456F9D"/>
    <w:rsid w:val="004638B7"/>
    <w:rsid w:val="0046509D"/>
    <w:rsid w:val="00472ED7"/>
    <w:rsid w:val="00473A50"/>
    <w:rsid w:val="00475091"/>
    <w:rsid w:val="00490730"/>
    <w:rsid w:val="00491C44"/>
    <w:rsid w:val="004A02BA"/>
    <w:rsid w:val="004A59EE"/>
    <w:rsid w:val="004B579B"/>
    <w:rsid w:val="004B715D"/>
    <w:rsid w:val="004C00F6"/>
    <w:rsid w:val="004C188C"/>
    <w:rsid w:val="004C60C2"/>
    <w:rsid w:val="004D54C7"/>
    <w:rsid w:val="004D7A00"/>
    <w:rsid w:val="004E047B"/>
    <w:rsid w:val="004E1F92"/>
    <w:rsid w:val="004F1166"/>
    <w:rsid w:val="004F65CF"/>
    <w:rsid w:val="00504BAB"/>
    <w:rsid w:val="00506CC9"/>
    <w:rsid w:val="005114A5"/>
    <w:rsid w:val="00514A37"/>
    <w:rsid w:val="00521497"/>
    <w:rsid w:val="00524BDA"/>
    <w:rsid w:val="0052742C"/>
    <w:rsid w:val="005472DA"/>
    <w:rsid w:val="00547745"/>
    <w:rsid w:val="00547C31"/>
    <w:rsid w:val="00565497"/>
    <w:rsid w:val="00565512"/>
    <w:rsid w:val="00572A30"/>
    <w:rsid w:val="00577274"/>
    <w:rsid w:val="00586566"/>
    <w:rsid w:val="00595886"/>
    <w:rsid w:val="00596FF9"/>
    <w:rsid w:val="00597825"/>
    <w:rsid w:val="005B5F0E"/>
    <w:rsid w:val="005C1C7A"/>
    <w:rsid w:val="005C2464"/>
    <w:rsid w:val="005C4BF5"/>
    <w:rsid w:val="005C5409"/>
    <w:rsid w:val="005C674D"/>
    <w:rsid w:val="005E1816"/>
    <w:rsid w:val="005E3DEB"/>
    <w:rsid w:val="005F0D69"/>
    <w:rsid w:val="005F1FE3"/>
    <w:rsid w:val="005F4235"/>
    <w:rsid w:val="006072DC"/>
    <w:rsid w:val="0061292F"/>
    <w:rsid w:val="006162D5"/>
    <w:rsid w:val="00617DEE"/>
    <w:rsid w:val="0062079F"/>
    <w:rsid w:val="00623FC4"/>
    <w:rsid w:val="00633B08"/>
    <w:rsid w:val="00633E85"/>
    <w:rsid w:val="00634FAE"/>
    <w:rsid w:val="00640287"/>
    <w:rsid w:val="00653591"/>
    <w:rsid w:val="00655C4B"/>
    <w:rsid w:val="006578A6"/>
    <w:rsid w:val="0066262D"/>
    <w:rsid w:val="00665720"/>
    <w:rsid w:val="00666F77"/>
    <w:rsid w:val="0067187C"/>
    <w:rsid w:val="0067566B"/>
    <w:rsid w:val="00687AB2"/>
    <w:rsid w:val="00694770"/>
    <w:rsid w:val="006A1580"/>
    <w:rsid w:val="006C3E6A"/>
    <w:rsid w:val="006C7421"/>
    <w:rsid w:val="006D499B"/>
    <w:rsid w:val="006E3F7A"/>
    <w:rsid w:val="006F0E44"/>
    <w:rsid w:val="006F3F6A"/>
    <w:rsid w:val="006F43AD"/>
    <w:rsid w:val="0070506A"/>
    <w:rsid w:val="00721DE7"/>
    <w:rsid w:val="007230CC"/>
    <w:rsid w:val="00726318"/>
    <w:rsid w:val="00732DEE"/>
    <w:rsid w:val="00733EA9"/>
    <w:rsid w:val="00743651"/>
    <w:rsid w:val="00747495"/>
    <w:rsid w:val="007514FA"/>
    <w:rsid w:val="007557CA"/>
    <w:rsid w:val="00760F21"/>
    <w:rsid w:val="00766388"/>
    <w:rsid w:val="00767492"/>
    <w:rsid w:val="007719F9"/>
    <w:rsid w:val="00771EE3"/>
    <w:rsid w:val="007734E1"/>
    <w:rsid w:val="00774FD3"/>
    <w:rsid w:val="00783247"/>
    <w:rsid w:val="00793437"/>
    <w:rsid w:val="007A5864"/>
    <w:rsid w:val="007A624A"/>
    <w:rsid w:val="007B4E2E"/>
    <w:rsid w:val="007B4F52"/>
    <w:rsid w:val="007B6A5D"/>
    <w:rsid w:val="007B6D9A"/>
    <w:rsid w:val="007B7B8B"/>
    <w:rsid w:val="007C1818"/>
    <w:rsid w:val="007C4499"/>
    <w:rsid w:val="007C76D5"/>
    <w:rsid w:val="007D2B9D"/>
    <w:rsid w:val="007D6705"/>
    <w:rsid w:val="00800B88"/>
    <w:rsid w:val="00804AAE"/>
    <w:rsid w:val="0081244F"/>
    <w:rsid w:val="00812B35"/>
    <w:rsid w:val="00817D97"/>
    <w:rsid w:val="0082028D"/>
    <w:rsid w:val="0082376F"/>
    <w:rsid w:val="008349B4"/>
    <w:rsid w:val="008402D2"/>
    <w:rsid w:val="00842098"/>
    <w:rsid w:val="00843C49"/>
    <w:rsid w:val="0084467E"/>
    <w:rsid w:val="00845340"/>
    <w:rsid w:val="00845DB4"/>
    <w:rsid w:val="008460E3"/>
    <w:rsid w:val="00851BFE"/>
    <w:rsid w:val="00853E17"/>
    <w:rsid w:val="00854223"/>
    <w:rsid w:val="00861652"/>
    <w:rsid w:val="00864034"/>
    <w:rsid w:val="00870D80"/>
    <w:rsid w:val="0087664F"/>
    <w:rsid w:val="0088195A"/>
    <w:rsid w:val="008844CE"/>
    <w:rsid w:val="00886BAB"/>
    <w:rsid w:val="0089745A"/>
    <w:rsid w:val="008A06FD"/>
    <w:rsid w:val="008A1D8B"/>
    <w:rsid w:val="008A48E1"/>
    <w:rsid w:val="008B0966"/>
    <w:rsid w:val="008B1BE9"/>
    <w:rsid w:val="008B1CE2"/>
    <w:rsid w:val="008B337C"/>
    <w:rsid w:val="008B7820"/>
    <w:rsid w:val="008C4238"/>
    <w:rsid w:val="008D054C"/>
    <w:rsid w:val="008D4620"/>
    <w:rsid w:val="008D4983"/>
    <w:rsid w:val="008D4CA2"/>
    <w:rsid w:val="008E07BF"/>
    <w:rsid w:val="008E4602"/>
    <w:rsid w:val="008E6017"/>
    <w:rsid w:val="008E647B"/>
    <w:rsid w:val="008F75A5"/>
    <w:rsid w:val="00903682"/>
    <w:rsid w:val="00903F6D"/>
    <w:rsid w:val="009135EA"/>
    <w:rsid w:val="00920D95"/>
    <w:rsid w:val="00922220"/>
    <w:rsid w:val="009227A5"/>
    <w:rsid w:val="00925A2A"/>
    <w:rsid w:val="00925A93"/>
    <w:rsid w:val="00937A93"/>
    <w:rsid w:val="00945A7C"/>
    <w:rsid w:val="00947B22"/>
    <w:rsid w:val="00956D9F"/>
    <w:rsid w:val="0097570C"/>
    <w:rsid w:val="00976AD5"/>
    <w:rsid w:val="00977A7D"/>
    <w:rsid w:val="0098512F"/>
    <w:rsid w:val="009A6AD8"/>
    <w:rsid w:val="009C4792"/>
    <w:rsid w:val="009C6B4A"/>
    <w:rsid w:val="009E3753"/>
    <w:rsid w:val="009E3D5D"/>
    <w:rsid w:val="009F3725"/>
    <w:rsid w:val="00A0209D"/>
    <w:rsid w:val="00A02F02"/>
    <w:rsid w:val="00A05570"/>
    <w:rsid w:val="00A107E8"/>
    <w:rsid w:val="00A10DF5"/>
    <w:rsid w:val="00A21499"/>
    <w:rsid w:val="00A26B9A"/>
    <w:rsid w:val="00A303DF"/>
    <w:rsid w:val="00A33C7A"/>
    <w:rsid w:val="00A34A62"/>
    <w:rsid w:val="00A3542C"/>
    <w:rsid w:val="00A35892"/>
    <w:rsid w:val="00A35FBE"/>
    <w:rsid w:val="00A36070"/>
    <w:rsid w:val="00A42D38"/>
    <w:rsid w:val="00A479D3"/>
    <w:rsid w:val="00A50AA3"/>
    <w:rsid w:val="00A52CE7"/>
    <w:rsid w:val="00A66448"/>
    <w:rsid w:val="00A76A5F"/>
    <w:rsid w:val="00A809F1"/>
    <w:rsid w:val="00A84CA2"/>
    <w:rsid w:val="00A87D5D"/>
    <w:rsid w:val="00A91F04"/>
    <w:rsid w:val="00AA0F41"/>
    <w:rsid w:val="00AB050B"/>
    <w:rsid w:val="00AB0758"/>
    <w:rsid w:val="00AB0F4A"/>
    <w:rsid w:val="00AC0A48"/>
    <w:rsid w:val="00AD7D64"/>
    <w:rsid w:val="00AE0854"/>
    <w:rsid w:val="00AE1432"/>
    <w:rsid w:val="00AE2B3C"/>
    <w:rsid w:val="00AE4737"/>
    <w:rsid w:val="00AE79D7"/>
    <w:rsid w:val="00AF1DCC"/>
    <w:rsid w:val="00AF5F7A"/>
    <w:rsid w:val="00AF73CD"/>
    <w:rsid w:val="00B031C2"/>
    <w:rsid w:val="00B04CA8"/>
    <w:rsid w:val="00B05C27"/>
    <w:rsid w:val="00B17FCD"/>
    <w:rsid w:val="00B20EEC"/>
    <w:rsid w:val="00B25CD5"/>
    <w:rsid w:val="00B37DD2"/>
    <w:rsid w:val="00B440E5"/>
    <w:rsid w:val="00B44AA5"/>
    <w:rsid w:val="00B453D9"/>
    <w:rsid w:val="00B468E5"/>
    <w:rsid w:val="00B47F1D"/>
    <w:rsid w:val="00B50391"/>
    <w:rsid w:val="00B532F8"/>
    <w:rsid w:val="00B5765D"/>
    <w:rsid w:val="00B65DC4"/>
    <w:rsid w:val="00B6646B"/>
    <w:rsid w:val="00B70159"/>
    <w:rsid w:val="00B70528"/>
    <w:rsid w:val="00B72E43"/>
    <w:rsid w:val="00B7304B"/>
    <w:rsid w:val="00B74DA4"/>
    <w:rsid w:val="00B75821"/>
    <w:rsid w:val="00B75F41"/>
    <w:rsid w:val="00B807FB"/>
    <w:rsid w:val="00B80EB4"/>
    <w:rsid w:val="00B8233A"/>
    <w:rsid w:val="00B834A9"/>
    <w:rsid w:val="00B90F42"/>
    <w:rsid w:val="00B91E11"/>
    <w:rsid w:val="00B943E3"/>
    <w:rsid w:val="00B95FEF"/>
    <w:rsid w:val="00BA0C49"/>
    <w:rsid w:val="00BA550A"/>
    <w:rsid w:val="00BA6203"/>
    <w:rsid w:val="00BA65B6"/>
    <w:rsid w:val="00BB6B70"/>
    <w:rsid w:val="00BB6D17"/>
    <w:rsid w:val="00BC13FB"/>
    <w:rsid w:val="00BC2CC1"/>
    <w:rsid w:val="00BC4DBE"/>
    <w:rsid w:val="00BD4B13"/>
    <w:rsid w:val="00BE0030"/>
    <w:rsid w:val="00BE6E41"/>
    <w:rsid w:val="00BF1A38"/>
    <w:rsid w:val="00C01064"/>
    <w:rsid w:val="00C01A8A"/>
    <w:rsid w:val="00C11E77"/>
    <w:rsid w:val="00C1362A"/>
    <w:rsid w:val="00C17DC4"/>
    <w:rsid w:val="00C204D3"/>
    <w:rsid w:val="00C2374D"/>
    <w:rsid w:val="00C3578C"/>
    <w:rsid w:val="00C4165D"/>
    <w:rsid w:val="00C42CBF"/>
    <w:rsid w:val="00C458DE"/>
    <w:rsid w:val="00C50A3A"/>
    <w:rsid w:val="00C53112"/>
    <w:rsid w:val="00C53D2E"/>
    <w:rsid w:val="00C71250"/>
    <w:rsid w:val="00C72B5F"/>
    <w:rsid w:val="00C73DC5"/>
    <w:rsid w:val="00C91B4D"/>
    <w:rsid w:val="00CB1792"/>
    <w:rsid w:val="00CC2EF9"/>
    <w:rsid w:val="00CE2BC6"/>
    <w:rsid w:val="00CE57CB"/>
    <w:rsid w:val="00CE5B3A"/>
    <w:rsid w:val="00D01A29"/>
    <w:rsid w:val="00D03EB8"/>
    <w:rsid w:val="00D10AAF"/>
    <w:rsid w:val="00D12826"/>
    <w:rsid w:val="00D148AF"/>
    <w:rsid w:val="00D16318"/>
    <w:rsid w:val="00D2120C"/>
    <w:rsid w:val="00D223F4"/>
    <w:rsid w:val="00D37ED0"/>
    <w:rsid w:val="00D404DE"/>
    <w:rsid w:val="00D42B50"/>
    <w:rsid w:val="00D51B08"/>
    <w:rsid w:val="00D6329B"/>
    <w:rsid w:val="00D70CE8"/>
    <w:rsid w:val="00DA2181"/>
    <w:rsid w:val="00DB12FC"/>
    <w:rsid w:val="00DC15EE"/>
    <w:rsid w:val="00DC316E"/>
    <w:rsid w:val="00DC5712"/>
    <w:rsid w:val="00DC6075"/>
    <w:rsid w:val="00DC7D72"/>
    <w:rsid w:val="00DD55E6"/>
    <w:rsid w:val="00DD59EF"/>
    <w:rsid w:val="00DD61FF"/>
    <w:rsid w:val="00DE7BFF"/>
    <w:rsid w:val="00DF0899"/>
    <w:rsid w:val="00DF7A75"/>
    <w:rsid w:val="00E003B0"/>
    <w:rsid w:val="00E02D66"/>
    <w:rsid w:val="00E040F9"/>
    <w:rsid w:val="00E04B8E"/>
    <w:rsid w:val="00E1580A"/>
    <w:rsid w:val="00E17CAA"/>
    <w:rsid w:val="00E21250"/>
    <w:rsid w:val="00E22A8C"/>
    <w:rsid w:val="00E26351"/>
    <w:rsid w:val="00E31262"/>
    <w:rsid w:val="00E325BF"/>
    <w:rsid w:val="00E33AB4"/>
    <w:rsid w:val="00E35138"/>
    <w:rsid w:val="00E354C7"/>
    <w:rsid w:val="00E37097"/>
    <w:rsid w:val="00E44554"/>
    <w:rsid w:val="00E449EC"/>
    <w:rsid w:val="00E4585D"/>
    <w:rsid w:val="00E45DBA"/>
    <w:rsid w:val="00E50FA7"/>
    <w:rsid w:val="00E5146D"/>
    <w:rsid w:val="00E54092"/>
    <w:rsid w:val="00E55A77"/>
    <w:rsid w:val="00E728C7"/>
    <w:rsid w:val="00E74FBD"/>
    <w:rsid w:val="00E9363B"/>
    <w:rsid w:val="00E93CB7"/>
    <w:rsid w:val="00EA2126"/>
    <w:rsid w:val="00EB29F1"/>
    <w:rsid w:val="00EB4816"/>
    <w:rsid w:val="00EB6955"/>
    <w:rsid w:val="00EB6B2E"/>
    <w:rsid w:val="00EC16BD"/>
    <w:rsid w:val="00EC3D69"/>
    <w:rsid w:val="00ED5858"/>
    <w:rsid w:val="00ED5C85"/>
    <w:rsid w:val="00EE2C12"/>
    <w:rsid w:val="00EE3041"/>
    <w:rsid w:val="00EE4928"/>
    <w:rsid w:val="00EF1C5A"/>
    <w:rsid w:val="00EF5D28"/>
    <w:rsid w:val="00F02FB2"/>
    <w:rsid w:val="00F06CC7"/>
    <w:rsid w:val="00F11096"/>
    <w:rsid w:val="00F1568D"/>
    <w:rsid w:val="00F1709E"/>
    <w:rsid w:val="00F17C89"/>
    <w:rsid w:val="00F23519"/>
    <w:rsid w:val="00F27F7C"/>
    <w:rsid w:val="00F3079F"/>
    <w:rsid w:val="00F3211A"/>
    <w:rsid w:val="00F33821"/>
    <w:rsid w:val="00F419CB"/>
    <w:rsid w:val="00F5118F"/>
    <w:rsid w:val="00F53087"/>
    <w:rsid w:val="00F53612"/>
    <w:rsid w:val="00F67225"/>
    <w:rsid w:val="00F732C2"/>
    <w:rsid w:val="00F80A4E"/>
    <w:rsid w:val="00F85C55"/>
    <w:rsid w:val="00F97B28"/>
    <w:rsid w:val="00FA0A3B"/>
    <w:rsid w:val="00FA0CAE"/>
    <w:rsid w:val="00FA21DA"/>
    <w:rsid w:val="00FA6EFD"/>
    <w:rsid w:val="00FB0B15"/>
    <w:rsid w:val="00FB53A5"/>
    <w:rsid w:val="00FB6E3B"/>
    <w:rsid w:val="00FC5E51"/>
    <w:rsid w:val="00FD65EB"/>
    <w:rsid w:val="00FE06A7"/>
    <w:rsid w:val="00FE0A84"/>
    <w:rsid w:val="00FE1CB4"/>
    <w:rsid w:val="00FF5264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E45DBA"/>
    <w:pPr>
      <w:spacing w:after="200" w:line="240" w:lineRule="auto"/>
    </w:pPr>
    <w:rPr>
      <w:i/>
      <w:iCs/>
      <w:color w:val="1F497D" w:themeColor="text2"/>
      <w:szCs w:val="18"/>
    </w:rPr>
  </w:style>
  <w:style w:type="table" w:styleId="Rastertabel1licht-Accent1">
    <w:name w:val="Grid Table 1 Light Accent 1"/>
    <w:basedOn w:val="Standaardtabel"/>
    <w:uiPriority w:val="46"/>
    <w:rsid w:val="0021199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EA2126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7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ADEFD-627F-4FA3-AFB7-5DE5D3933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Huisstijlrapport2016.dotm</Template>
  <TotalTime>1</TotalTime>
  <Pages>1</Pages>
  <Words>73</Words>
  <Characters>551</Characters>
  <Application>Microsoft Office Word</Application>
  <DocSecurity>0</DocSecurity>
  <Lines>13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CWZ2302R001</vt:lpstr>
    </vt:vector>
  </TitlesOfParts>
  <Manager/>
  <Company>van Zanten Raadgevende ingenieurs bv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CWZ2302R001</dc:title>
  <dc:subject>CWZ2302</dc:subject>
  <dc:creator>G.D. van Langeveld</dc:creator>
  <cp:keywords/>
  <dc:description>R001</dc:description>
  <cp:lastModifiedBy>Chantal Noteboom</cp:lastModifiedBy>
  <cp:revision>3</cp:revision>
  <cp:lastPrinted>2023-06-24T13:32:00Z</cp:lastPrinted>
  <dcterms:created xsi:type="dcterms:W3CDTF">2023-08-21T11:49:00Z</dcterms:created>
  <dcterms:modified xsi:type="dcterms:W3CDTF">2023-08-21T11:50:00Z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21-08-2023</vt:lpwstr>
  </property>
  <property fmtid="{D5CDD505-2E9C-101B-9397-08002B2CF9AE}" pid="4" name="ZRI ConceptText">
    <vt:lpwstr/>
  </property>
</Properties>
</file>